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5D6DCFC2" w:rsidR="00C82E87" w:rsidRPr="00C82E87" w:rsidRDefault="00581878" w:rsidP="004A3E64">
      <w:pPr>
        <w:pStyle w:val="Title"/>
      </w:pPr>
      <w:r>
        <w:t>Sermon outline</w:t>
      </w:r>
    </w:p>
    <w:p w14:paraId="44307CC1" w14:textId="77777777" w:rsidR="00581878" w:rsidRDefault="00581878" w:rsidP="00581878">
      <w:pPr>
        <w:pStyle w:val="Heading2"/>
      </w:pPr>
      <w:r w:rsidRPr="00E56718">
        <w:rPr>
          <w:bCs/>
        </w:rPr>
        <w:t>Big Idea:</w:t>
      </w:r>
      <w:r w:rsidRPr="00E56718">
        <w:rPr>
          <w:rFonts w:ascii="Calibri" w:eastAsia="Calibri" w:hAnsi="Calibri" w:cs="Calibri"/>
        </w:rPr>
        <w:t xml:space="preserve"> </w:t>
      </w:r>
      <w:r w:rsidRPr="00E56718">
        <w:t>Even in the silence, or when things seem impossible, God always keeps his promises.</w:t>
      </w:r>
    </w:p>
    <w:p w14:paraId="5E0302FA" w14:textId="1A2EFCA5" w:rsidR="00581878" w:rsidRPr="0054317B" w:rsidRDefault="00581878" w:rsidP="00581878">
      <w:pPr>
        <w:pStyle w:val="Heading4"/>
      </w:pPr>
      <w:r w:rsidRPr="0054317B">
        <w:rPr>
          <w:b/>
        </w:rPr>
        <w:t xml:space="preserve">Key Scripture: </w:t>
      </w:r>
      <w:r w:rsidRPr="0054317B">
        <w:t>Matthew 1:18-25; Isaiah 7:14; Isaiah 9:2</w:t>
      </w:r>
    </w:p>
    <w:p w14:paraId="3496258F" w14:textId="77777777" w:rsidR="00581878" w:rsidRPr="004A257A" w:rsidRDefault="00581878" w:rsidP="00581878">
      <w:pPr>
        <w:pStyle w:val="Heading5"/>
      </w:pPr>
      <w:r w:rsidRPr="00F16EAC">
        <w:t>Introduction</w:t>
      </w:r>
    </w:p>
    <w:p w14:paraId="7F2BB8A3" w14:textId="77777777" w:rsidR="00581878" w:rsidRPr="00AE6086" w:rsidRDefault="00581878" w:rsidP="00DC67E2">
      <w:pPr>
        <w:pStyle w:val="ListParagraph"/>
        <w:numPr>
          <w:ilvl w:val="0"/>
          <w:numId w:val="29"/>
        </w:numPr>
        <w:rPr>
          <w:i/>
          <w:iCs/>
          <w:color w:val="000000"/>
        </w:rPr>
      </w:pPr>
      <w:r w:rsidRPr="00AE6086">
        <w:rPr>
          <w:color w:val="000000"/>
        </w:rPr>
        <w:t xml:space="preserve">Joseph Mohr wrote the poem </w:t>
      </w:r>
      <w:r w:rsidRPr="00AE6086">
        <w:rPr>
          <w:i/>
          <w:iCs/>
          <w:color w:val="000000"/>
        </w:rPr>
        <w:t>Silent Night</w:t>
      </w:r>
      <w:r w:rsidRPr="00AE6086">
        <w:rPr>
          <w:color w:val="000000"/>
        </w:rPr>
        <w:t xml:space="preserve"> in a season of personal darkness, in a country still reeling from war. On a Christmas Eve service in 1818, a broken organ created an opportunity for that poem to be sung. Now one of the most well-known carols, it reminds people all around the world that, even in the silence, God keeps his promises. </w:t>
      </w:r>
      <w:r w:rsidRPr="00AE6086">
        <w:rPr>
          <w:i/>
          <w:iCs/>
          <w:color w:val="000000"/>
        </w:rPr>
        <w:t xml:space="preserve"> </w:t>
      </w:r>
    </w:p>
    <w:p w14:paraId="4B572F50" w14:textId="77777777" w:rsidR="00581878" w:rsidRPr="00AE6086" w:rsidRDefault="00581878" w:rsidP="00DC67E2">
      <w:pPr>
        <w:pStyle w:val="ListParagraph"/>
        <w:numPr>
          <w:ilvl w:val="0"/>
          <w:numId w:val="29"/>
        </w:numPr>
        <w:rPr>
          <w:color w:val="000000"/>
        </w:rPr>
      </w:pPr>
      <w:r w:rsidRPr="00AE6086">
        <w:rPr>
          <w:color w:val="000000"/>
        </w:rPr>
        <w:t xml:space="preserve">As you sit here today, I wonder: Does God feel silent to you?  </w:t>
      </w:r>
    </w:p>
    <w:p w14:paraId="6ABEF1B1" w14:textId="77777777" w:rsidR="00581878" w:rsidRPr="00AE6086" w:rsidRDefault="00581878" w:rsidP="00DC67E2">
      <w:pPr>
        <w:pStyle w:val="ListParagraph"/>
        <w:numPr>
          <w:ilvl w:val="0"/>
          <w:numId w:val="29"/>
        </w:numPr>
        <w:rPr>
          <w:color w:val="000000"/>
        </w:rPr>
      </w:pPr>
      <w:r w:rsidRPr="00AE6086">
        <w:rPr>
          <w:color w:val="000000"/>
        </w:rPr>
        <w:t>Some of us have been waiting a long time for things we have been believing for.</w:t>
      </w:r>
    </w:p>
    <w:p w14:paraId="6B5DC2DF" w14:textId="5BD4EA12" w:rsidR="00581878" w:rsidRPr="00AE6086" w:rsidRDefault="00581878" w:rsidP="00DC67E2">
      <w:pPr>
        <w:pStyle w:val="ListParagraph"/>
        <w:numPr>
          <w:ilvl w:val="0"/>
          <w:numId w:val="29"/>
        </w:numPr>
        <w:rPr>
          <w:color w:val="000000"/>
        </w:rPr>
      </w:pPr>
      <w:r w:rsidRPr="00AE6086">
        <w:rPr>
          <w:color w:val="000000"/>
        </w:rPr>
        <w:t>Matthew opens his telling of the Christmas story with a people who have been waiting for a promise, a man who has a problem, and a God who always keeps his promises.</w:t>
      </w:r>
    </w:p>
    <w:p w14:paraId="0709DA34" w14:textId="77777777" w:rsidR="00581878" w:rsidRPr="00F16EAC" w:rsidRDefault="00581878" w:rsidP="00581878">
      <w:pPr>
        <w:pStyle w:val="Heading5"/>
      </w:pPr>
      <w:r w:rsidRPr="00F16EAC">
        <w:t>1. Even in the silence and waiting, we can trust that God always keeps his promises.</w:t>
      </w:r>
    </w:p>
    <w:p w14:paraId="2004B3AA" w14:textId="77777777" w:rsidR="00581878" w:rsidRPr="00AE6086" w:rsidRDefault="00581878" w:rsidP="00581878">
      <w:pPr>
        <w:pStyle w:val="ListParagraph"/>
        <w:numPr>
          <w:ilvl w:val="0"/>
          <w:numId w:val="21"/>
        </w:numPr>
        <w:rPr>
          <w:rFonts w:eastAsia="Avenir Next LT Pro" w:cs="Avenir Next LT Pro"/>
          <w:color w:val="000000"/>
        </w:rPr>
      </w:pPr>
      <w:r w:rsidRPr="00AE6086">
        <w:rPr>
          <w:rFonts w:eastAsia="Avenir Next LT Pro" w:cs="Avenir Next LT Pro"/>
          <w:color w:val="000000"/>
          <w:szCs w:val="24"/>
        </w:rPr>
        <w:t>Matthew 1:18-24 – The word Matthew chooses to use is “fulfill” because this was a 700-year-old promise being kept.</w:t>
      </w:r>
    </w:p>
    <w:p w14:paraId="6F6D5221" w14:textId="77777777" w:rsidR="00581878" w:rsidRPr="00AE6086" w:rsidRDefault="00581878" w:rsidP="00581878">
      <w:pPr>
        <w:pStyle w:val="ListParagraph"/>
        <w:numPr>
          <w:ilvl w:val="0"/>
          <w:numId w:val="21"/>
        </w:numPr>
        <w:rPr>
          <w:rFonts w:eastAsia="Avenir Next LT Pro" w:cs="Avenir Next LT Pro"/>
          <w:color w:val="000000"/>
        </w:rPr>
      </w:pPr>
      <w:r w:rsidRPr="00AE6086">
        <w:rPr>
          <w:rFonts w:eastAsia="Avenir Next LT Pro" w:cs="Avenir Next LT Pro"/>
          <w:color w:val="000000"/>
          <w:szCs w:val="24"/>
        </w:rPr>
        <w:t>Isaiah 9:2 – “a light has dawned.” It is stated as past tense, because when God promises something, it is as good as done.</w:t>
      </w:r>
    </w:p>
    <w:p w14:paraId="4FF49FDE" w14:textId="77777777" w:rsidR="00581878" w:rsidRPr="00AE6086" w:rsidRDefault="00581878" w:rsidP="00855685">
      <w:pPr>
        <w:pStyle w:val="ListParagraph"/>
        <w:numPr>
          <w:ilvl w:val="0"/>
          <w:numId w:val="21"/>
        </w:numPr>
        <w:shd w:val="clear" w:color="auto" w:fill="E9EFF7"/>
        <w:rPr>
          <w:rFonts w:eastAsia="Avenir Next LT Pro" w:cs="Avenir Next LT Pro"/>
          <w:color w:val="000000"/>
        </w:rPr>
      </w:pPr>
      <w:r w:rsidRPr="00AE6086">
        <w:rPr>
          <w:rFonts w:eastAsia="Avenir Next LT Pro" w:cs="Avenir Next LT Pro"/>
          <w:b/>
          <w:bCs/>
          <w:i/>
          <w:iCs/>
          <w:color w:val="000000"/>
          <w:szCs w:val="24"/>
        </w:rPr>
        <w:t>Illustration: An ancient seed</w:t>
      </w:r>
      <w:r w:rsidRPr="00AE6086">
        <w:rPr>
          <w:rFonts w:eastAsia="Avenir Next LT Pro" w:cs="Avenir Next LT Pro"/>
          <w:i/>
          <w:iCs/>
          <w:color w:val="000000"/>
          <w:szCs w:val="24"/>
        </w:rPr>
        <w:t>.</w:t>
      </w:r>
      <w:r w:rsidRPr="00AE6086">
        <w:rPr>
          <w:rFonts w:eastAsia="Avenir Next LT Pro" w:cs="Avenir Next LT Pro"/>
          <w:color w:val="000000"/>
          <w:szCs w:val="24"/>
        </w:rPr>
        <w:t xml:space="preserve"> A 2,000-year-old seed from Masada was planted in 2005 and grew. This is proof that life can outlast centuries of darkness. Just as that seed held its promise silently through time, so did Isaiah's word to a terrified nation.</w:t>
      </w:r>
    </w:p>
    <w:p w14:paraId="5586018C" w14:textId="58DFCC1B" w:rsidR="00581878" w:rsidRPr="00AE6086" w:rsidRDefault="00581878" w:rsidP="00581878">
      <w:pPr>
        <w:pStyle w:val="ListParagraph"/>
        <w:numPr>
          <w:ilvl w:val="0"/>
          <w:numId w:val="21"/>
        </w:numPr>
        <w:rPr>
          <w:rFonts w:eastAsia="Avenir Next LT Pro" w:cs="Avenir Next LT Pro"/>
          <w:color w:val="000000"/>
        </w:rPr>
      </w:pPr>
      <w:r w:rsidRPr="00AE6086">
        <w:rPr>
          <w:rFonts w:eastAsia="Avenir Next LT Pro" w:cs="Avenir Next LT Pro"/>
          <w:color w:val="000000"/>
          <w:szCs w:val="24"/>
        </w:rPr>
        <w:t xml:space="preserve">Verse 23: He is “Immanuel”, God with you. In the silence and waiting, he always keeps his promises.  </w:t>
      </w:r>
    </w:p>
    <w:p w14:paraId="10F62DCE" w14:textId="77777777" w:rsidR="00581878" w:rsidRPr="00F335E8" w:rsidRDefault="00581878" w:rsidP="00581878">
      <w:pPr>
        <w:pStyle w:val="Heading5"/>
      </w:pPr>
      <w:r w:rsidRPr="2E10AFD6">
        <w:lastRenderedPageBreak/>
        <w:t>2. Nothing can stop God from keeping his promises</w:t>
      </w:r>
    </w:p>
    <w:p w14:paraId="4F47F86C" w14:textId="77777777" w:rsidR="00581878" w:rsidRPr="00AE6086" w:rsidRDefault="00581878" w:rsidP="00581878">
      <w:pPr>
        <w:pStyle w:val="ListParagraph"/>
        <w:numPr>
          <w:ilvl w:val="0"/>
          <w:numId w:val="23"/>
        </w:numPr>
        <w:rPr>
          <w:rFonts w:eastAsia="Avenir Next LT Pro" w:cs="Avenir Next LT Pro"/>
          <w:color w:val="000000"/>
        </w:rPr>
      </w:pPr>
      <w:r w:rsidRPr="00AE6086">
        <w:rPr>
          <w:rFonts w:eastAsia="Avenir Next LT Pro" w:cs="Avenir Next LT Pro"/>
          <w:color w:val="000000"/>
          <w:szCs w:val="24"/>
        </w:rPr>
        <w:t xml:space="preserve">Joseph and Mary story: Joseph had every legal right to expose, shame and leave Mary. He went to sleep and God showed up.  </w:t>
      </w:r>
    </w:p>
    <w:p w14:paraId="1712371B" w14:textId="77777777" w:rsidR="00581878" w:rsidRPr="00AE6086" w:rsidRDefault="00581878" w:rsidP="00581878">
      <w:pPr>
        <w:pStyle w:val="ListParagraph"/>
        <w:numPr>
          <w:ilvl w:val="0"/>
          <w:numId w:val="23"/>
        </w:numPr>
        <w:rPr>
          <w:rFonts w:eastAsia="Avenir Next LT Pro" w:cs="Avenir Next LT Pro"/>
          <w:color w:val="000000"/>
        </w:rPr>
      </w:pPr>
      <w:r w:rsidRPr="00AE6086">
        <w:rPr>
          <w:rFonts w:eastAsia="Avenir Next LT Pro" w:cs="Avenir Next LT Pro"/>
          <w:color w:val="000000"/>
          <w:szCs w:val="24"/>
        </w:rPr>
        <w:t>Verse 20: “Do not be afraid” - that is the most repeated command in all of Scripture because when God shows up, fear loses its power.</w:t>
      </w:r>
    </w:p>
    <w:p w14:paraId="30D8C18E" w14:textId="77777777" w:rsidR="00581878" w:rsidRPr="00AE6086" w:rsidRDefault="00581878" w:rsidP="00855685">
      <w:pPr>
        <w:pStyle w:val="ListParagraph"/>
        <w:numPr>
          <w:ilvl w:val="0"/>
          <w:numId w:val="23"/>
        </w:numPr>
        <w:shd w:val="clear" w:color="auto" w:fill="E9EFF7"/>
        <w:rPr>
          <w:rFonts w:eastAsia="Avenir Next LT Pro" w:cs="Avenir Next LT Pro"/>
          <w:i/>
          <w:iCs/>
          <w:color w:val="000000"/>
        </w:rPr>
      </w:pPr>
      <w:r w:rsidRPr="00AE6086">
        <w:rPr>
          <w:rFonts w:eastAsia="Avenir Next LT Pro" w:cs="Avenir Next LT Pro"/>
          <w:b/>
          <w:bCs/>
          <w:i/>
          <w:iCs/>
          <w:color w:val="000000"/>
          <w:szCs w:val="24"/>
        </w:rPr>
        <w:t>Illustration: The nature of light</w:t>
      </w:r>
      <w:r w:rsidRPr="00AE6086">
        <w:rPr>
          <w:rFonts w:eastAsia="Avenir Next LT Pro" w:cs="Avenir Next LT Pro"/>
          <w:i/>
          <w:iCs/>
          <w:color w:val="000000"/>
          <w:szCs w:val="24"/>
        </w:rPr>
        <w:t>.</w:t>
      </w:r>
      <w:r w:rsidRPr="00AE6086">
        <w:rPr>
          <w:rFonts w:eastAsia="Avenir Next LT Pro" w:cs="Avenir Next LT Pro"/>
          <w:color w:val="000000"/>
          <w:szCs w:val="24"/>
        </w:rPr>
        <w:t xml:space="preserve"> Light is relentless — it needs only one crack to fill a dark room. You can seal every window and board every door, but if a single gap remains, light is already shining through it. In Joseph's story, every gap seemed sealed: scandal, fear, a broken engagement, every reason to walk away. But the light broke through anyway.</w:t>
      </w:r>
    </w:p>
    <w:p w14:paraId="63ABD495" w14:textId="4D89CC21" w:rsidR="00581878" w:rsidRPr="00AE6086" w:rsidRDefault="00581878" w:rsidP="00581878">
      <w:pPr>
        <w:pStyle w:val="ListParagraph"/>
        <w:numPr>
          <w:ilvl w:val="0"/>
          <w:numId w:val="23"/>
        </w:numPr>
        <w:rPr>
          <w:rFonts w:eastAsia="Avenir Next LT Pro" w:cs="Avenir Next LT Pro"/>
          <w:color w:val="000000"/>
        </w:rPr>
      </w:pPr>
      <w:r w:rsidRPr="00AE6086">
        <w:rPr>
          <w:rFonts w:eastAsia="Avenir Next LT Pro" w:cs="Avenir Next LT Pro"/>
          <w:color w:val="000000"/>
          <w:szCs w:val="24"/>
        </w:rPr>
        <w:t>God moves through the lives of frightened people, through impossible situations, and broken plans — because nothing can stop God from keeping his promises.</w:t>
      </w:r>
    </w:p>
    <w:p w14:paraId="52074AB2" w14:textId="77777777" w:rsidR="00581878" w:rsidRPr="00F335E8" w:rsidRDefault="00581878" w:rsidP="00581878">
      <w:pPr>
        <w:pStyle w:val="Heading5"/>
      </w:pPr>
      <w:r w:rsidRPr="2E10AFD6">
        <w:t>3. Jesus is the ultimate proof that God always keeps his promises</w:t>
      </w:r>
    </w:p>
    <w:p w14:paraId="7CC95E16" w14:textId="77777777" w:rsidR="00581878" w:rsidRPr="00AE6086" w:rsidRDefault="00581878" w:rsidP="00855685">
      <w:pPr>
        <w:pStyle w:val="ListParagraph"/>
        <w:numPr>
          <w:ilvl w:val="0"/>
          <w:numId w:val="24"/>
        </w:numPr>
        <w:shd w:val="clear" w:color="auto" w:fill="E9EFF7"/>
        <w:rPr>
          <w:rFonts w:eastAsia="Avenir Next LT Pro" w:cs="Avenir Next LT Pro"/>
          <w:color w:val="000000"/>
        </w:rPr>
      </w:pPr>
      <w:r w:rsidRPr="00AE6086">
        <w:rPr>
          <w:rFonts w:eastAsia="Avenir Next LT Pro" w:cs="Avenir Next LT Pro"/>
          <w:b/>
          <w:bCs/>
          <w:i/>
          <w:iCs/>
          <w:color w:val="000000"/>
          <w:szCs w:val="24"/>
        </w:rPr>
        <w:t xml:space="preserve">Illustration: </w:t>
      </w:r>
      <w:proofErr w:type="spellStart"/>
      <w:r w:rsidRPr="00AE6086">
        <w:rPr>
          <w:rFonts w:eastAsia="Avenir Next LT Pro" w:cs="Avenir Next LT Pro"/>
          <w:b/>
          <w:bCs/>
          <w:i/>
          <w:iCs/>
          <w:color w:val="000000"/>
          <w:szCs w:val="24"/>
        </w:rPr>
        <w:t>Mørketid</w:t>
      </w:r>
      <w:proofErr w:type="spellEnd"/>
      <w:r w:rsidRPr="00AE6086">
        <w:rPr>
          <w:rFonts w:eastAsia="Avenir Next LT Pro" w:cs="Avenir Next LT Pro"/>
          <w:i/>
          <w:iCs/>
          <w:color w:val="000000"/>
          <w:szCs w:val="24"/>
        </w:rPr>
        <w:t xml:space="preserve">. </w:t>
      </w:r>
      <w:r w:rsidRPr="00AE6086">
        <w:rPr>
          <w:rFonts w:eastAsia="Avenir Next LT Pro" w:cs="Avenir Next LT Pro"/>
          <w:color w:val="000000"/>
          <w:szCs w:val="24"/>
        </w:rPr>
        <w:t xml:space="preserve">In northern Norway, </w:t>
      </w:r>
      <w:proofErr w:type="spellStart"/>
      <w:r w:rsidRPr="00AE6086">
        <w:rPr>
          <w:rFonts w:eastAsia="Avenir Next LT Pro" w:cs="Avenir Next LT Pro"/>
          <w:color w:val="000000"/>
          <w:szCs w:val="24"/>
        </w:rPr>
        <w:t>mørketid</w:t>
      </w:r>
      <w:proofErr w:type="spellEnd"/>
      <w:r w:rsidRPr="00AE6086">
        <w:rPr>
          <w:rFonts w:eastAsia="Avenir Next LT Pro" w:cs="Avenir Next LT Pro"/>
          <w:color w:val="000000"/>
          <w:szCs w:val="24"/>
        </w:rPr>
        <w:t xml:space="preserve"> brings nearly two months without a sunrise. When the sun finally reappears, the whole community steps outside to receive it.</w:t>
      </w:r>
    </w:p>
    <w:p w14:paraId="542B6083" w14:textId="77777777" w:rsidR="00581878" w:rsidRPr="00AE6086" w:rsidRDefault="00581878" w:rsidP="00581878">
      <w:pPr>
        <w:pStyle w:val="ListParagraph"/>
        <w:numPr>
          <w:ilvl w:val="0"/>
          <w:numId w:val="24"/>
        </w:numPr>
        <w:rPr>
          <w:rFonts w:eastAsia="Avenir Next LT Pro" w:cs="Avenir Next LT Pro"/>
          <w:color w:val="000000"/>
        </w:rPr>
      </w:pPr>
      <w:r w:rsidRPr="00AE6086">
        <w:rPr>
          <w:rFonts w:eastAsia="Avenir Next LT Pro" w:cs="Avenir Next LT Pro"/>
          <w:color w:val="000000"/>
          <w:szCs w:val="24"/>
        </w:rPr>
        <w:t>Isaiah wasn't describing a mood. He was describing a condition. A world cut off from God, waiting in darkness. Into that darkness came Jesus: “...I am the light of the world. Whoever follows me will never walk in darkness...”</w:t>
      </w:r>
      <w:r w:rsidRPr="00AE6086">
        <w:rPr>
          <w:rStyle w:val="FootnoteReference"/>
          <w:rFonts w:eastAsia="Avenir Next LT Pro" w:cs="Avenir Next LT Pro"/>
          <w:color w:val="000000"/>
          <w:szCs w:val="24"/>
        </w:rPr>
        <w:footnoteReference w:id="1"/>
      </w:r>
    </w:p>
    <w:p w14:paraId="03A761CF" w14:textId="4B892CE8" w:rsidR="00581878" w:rsidRPr="00AE6086" w:rsidRDefault="00581878" w:rsidP="00581878">
      <w:pPr>
        <w:pStyle w:val="ListParagraph"/>
        <w:numPr>
          <w:ilvl w:val="0"/>
          <w:numId w:val="24"/>
        </w:numPr>
        <w:rPr>
          <w:rFonts w:eastAsia="Avenir Next LT Pro" w:cs="Avenir Next LT Pro"/>
          <w:color w:val="000000"/>
        </w:rPr>
      </w:pPr>
      <w:r w:rsidRPr="00AE6086">
        <w:rPr>
          <w:rFonts w:eastAsia="Avenir Next LT Pro" w:cs="Avenir Next LT Pro"/>
          <w:color w:val="000000"/>
          <w:szCs w:val="24"/>
        </w:rPr>
        <w:t xml:space="preserve">What Jesus brought into the world was not guidance in the darkness, but the </w:t>
      </w:r>
      <w:r w:rsidRPr="00AE6086">
        <w:rPr>
          <w:rFonts w:eastAsia="Avenir Next LT Pro" w:cs="Avenir Next LT Pro"/>
          <w:i/>
          <w:iCs/>
          <w:color w:val="000000"/>
          <w:szCs w:val="24"/>
        </w:rPr>
        <w:t>end</w:t>
      </w:r>
      <w:r w:rsidRPr="00AE6086">
        <w:rPr>
          <w:rFonts w:eastAsia="Avenir Next LT Pro" w:cs="Avenir Next LT Pro"/>
          <w:color w:val="000000"/>
          <w:szCs w:val="24"/>
        </w:rPr>
        <w:t xml:space="preserve"> of darkness. He is the promised Light who had finally arrived.</w:t>
      </w:r>
    </w:p>
    <w:p w14:paraId="4760009D" w14:textId="77777777" w:rsidR="00581878" w:rsidRPr="00F335E8" w:rsidRDefault="00581878" w:rsidP="00581878">
      <w:pPr>
        <w:pStyle w:val="Heading5"/>
      </w:pPr>
      <w:r w:rsidRPr="2E10AFD6">
        <w:t>Conclusion </w:t>
      </w:r>
    </w:p>
    <w:p w14:paraId="49046CA3" w14:textId="77777777" w:rsidR="00581878" w:rsidRPr="005461A3" w:rsidRDefault="00581878" w:rsidP="00581878">
      <w:pPr>
        <w:pStyle w:val="ListParagraph"/>
        <w:numPr>
          <w:ilvl w:val="0"/>
          <w:numId w:val="26"/>
        </w:numPr>
        <w:rPr>
          <w:rFonts w:eastAsia="Avenir Next LT Pro" w:cs="Avenir Next LT Pro"/>
          <w:color w:val="000000"/>
        </w:rPr>
      </w:pPr>
      <w:r w:rsidRPr="005461A3">
        <w:rPr>
          <w:rFonts w:eastAsia="Avenir Next LT Pro" w:cs="Avenir Next LT Pro"/>
          <w:color w:val="000000"/>
          <w:szCs w:val="24"/>
        </w:rPr>
        <w:t>The message of Christmas is that the Light has come. Not that it is on its way — it has already come. God is with us. Immanuel. Right here, with us.</w:t>
      </w:r>
    </w:p>
    <w:p w14:paraId="49C88EBE" w14:textId="77777777" w:rsidR="00581878" w:rsidRPr="005461A3" w:rsidRDefault="00581878" w:rsidP="00581878">
      <w:pPr>
        <w:pStyle w:val="ListParagraph"/>
        <w:numPr>
          <w:ilvl w:val="0"/>
          <w:numId w:val="26"/>
        </w:numPr>
        <w:rPr>
          <w:rFonts w:eastAsia="Avenir Next LT Pro" w:cs="Avenir Next LT Pro"/>
          <w:color w:val="000000"/>
        </w:rPr>
      </w:pPr>
      <w:r w:rsidRPr="005461A3">
        <w:rPr>
          <w:rFonts w:eastAsia="Avenir Next LT Pro" w:cs="Avenir Next LT Pro"/>
          <w:color w:val="000000"/>
          <w:szCs w:val="24"/>
        </w:rPr>
        <w:t>If there is any doubt in your heart that God is who he says he is and he will do what he has promised, then simply turn your eyes to Jesus.</w:t>
      </w:r>
    </w:p>
    <w:p w14:paraId="2E18ED96" w14:textId="77777777" w:rsidR="00581878" w:rsidRPr="005461A3" w:rsidRDefault="00581878" w:rsidP="00581878">
      <w:pPr>
        <w:pStyle w:val="ListParagraph"/>
        <w:numPr>
          <w:ilvl w:val="0"/>
          <w:numId w:val="26"/>
        </w:numPr>
        <w:rPr>
          <w:rFonts w:eastAsia="Avenir Next LT Pro" w:cs="Avenir Next LT Pro"/>
          <w:color w:val="000000"/>
        </w:rPr>
      </w:pPr>
      <w:r w:rsidRPr="005461A3">
        <w:rPr>
          <w:rFonts w:eastAsia="Avenir Next LT Pro" w:cs="Avenir Next LT Pro"/>
          <w:color w:val="000000"/>
          <w:szCs w:val="24"/>
        </w:rPr>
        <w:t>Jesus is the ultimate evidence that in every season, no matter how long it takes, God always keeps his promises.</w:t>
      </w:r>
    </w:p>
    <w:p w14:paraId="0D5F4FD0" w14:textId="77777777" w:rsidR="00581878" w:rsidRPr="00DC67E2" w:rsidRDefault="00581878" w:rsidP="00581878">
      <w:pPr>
        <w:rPr>
          <w:rFonts w:eastAsia="Avenir Next LT Pro" w:cs="Avenir Next LT Pro"/>
          <w:color w:val="000000"/>
        </w:rPr>
      </w:pPr>
    </w:p>
    <w:p w14:paraId="4FBCC063" w14:textId="13BBA7C9" w:rsidR="008B7CB9" w:rsidRDefault="008B7CB9" w:rsidP="00581878">
      <w:pPr>
        <w:pStyle w:val="Heading2"/>
        <w:rPr>
          <w:rFonts w:eastAsia="Avenir Next LT Pro" w:cs="Avenir Next LT Pro"/>
        </w:rPr>
      </w:pPr>
    </w:p>
    <w:sectPr w:rsidR="008B7CB9"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F2CA84" w14:textId="77777777" w:rsidR="00E91557" w:rsidRDefault="00E91557" w:rsidP="00BE7CB7">
      <w:r>
        <w:separator/>
      </w:r>
    </w:p>
  </w:endnote>
  <w:endnote w:type="continuationSeparator" w:id="0">
    <w:p w14:paraId="6401B0AA" w14:textId="77777777" w:rsidR="00E91557" w:rsidRDefault="00E91557"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panose1 w:val="020B0504020202020204"/>
    <w:charset w:val="4D"/>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panose1 w:val="020B0604020202020204"/>
    <w:charset w:val="00"/>
    <w:family w:val="roman"/>
    <w:pitch w:val="default"/>
  </w:font>
  <w:font w:name="Lucida Grande">
    <w:panose1 w:val="020B0600040502020204"/>
    <w:charset w:val="00"/>
    <w:family w:val="swiss"/>
    <w:pitch w:val="variable"/>
    <w:sig w:usb0="E1000AEF" w:usb1="5000A1FF" w:usb2="00000000" w:usb3="00000000" w:csb0="000001BF" w:csb1="00000000"/>
  </w:font>
  <w:font w:name="MS PMincho">
    <w:panose1 w:val="02020600040205080304"/>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panose1 w:val="020B0604020202020204"/>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&#13;&#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236F0" w14:textId="77777777" w:rsidR="00E91557" w:rsidRDefault="00E91557" w:rsidP="00BE7CB7">
      <w:r>
        <w:separator/>
      </w:r>
    </w:p>
  </w:footnote>
  <w:footnote w:type="continuationSeparator" w:id="0">
    <w:p w14:paraId="4A53FF7F" w14:textId="77777777" w:rsidR="00E91557" w:rsidRDefault="00E91557" w:rsidP="00BE7CB7">
      <w:r>
        <w:continuationSeparator/>
      </w:r>
    </w:p>
  </w:footnote>
  <w:footnote w:id="1">
    <w:p w14:paraId="1C859A82" w14:textId="77777777" w:rsidR="00581878" w:rsidRDefault="00581878" w:rsidP="00581878">
      <w:pPr>
        <w:pStyle w:val="Footer"/>
      </w:pPr>
      <w:r w:rsidRPr="2E10AFD6">
        <w:rPr>
          <w:rStyle w:val="FootnoteReference"/>
        </w:rPr>
        <w:footnoteRef/>
      </w:r>
      <w:r>
        <w:t xml:space="preserve"> John 8:12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58242" behindDoc="1" locked="0" layoutInCell="1" allowOverlap="1" wp14:anchorId="2423F779" wp14:editId="726DCD58">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58243" behindDoc="1" locked="0" layoutInCell="1" allowOverlap="1" wp14:anchorId="64C99515" wp14:editId="3884B21D">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59C0AB9"/>
    <w:multiLevelType w:val="hybridMultilevel"/>
    <w:tmpl w:val="00E8F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2"/>
  </w:num>
  <w:num w:numId="2" w16cid:durableId="1936089643">
    <w:abstractNumId w:val="4"/>
  </w:num>
  <w:num w:numId="3" w16cid:durableId="422457728">
    <w:abstractNumId w:val="11"/>
  </w:num>
  <w:num w:numId="4" w16cid:durableId="8338187">
    <w:abstractNumId w:val="7"/>
  </w:num>
  <w:num w:numId="5" w16cid:durableId="962033069">
    <w:abstractNumId w:val="13"/>
  </w:num>
  <w:num w:numId="6" w16cid:durableId="463500939">
    <w:abstractNumId w:val="28"/>
  </w:num>
  <w:num w:numId="7" w16cid:durableId="309217350">
    <w:abstractNumId w:val="2"/>
  </w:num>
  <w:num w:numId="8" w16cid:durableId="1152526543">
    <w:abstractNumId w:val="17"/>
  </w:num>
  <w:num w:numId="9" w16cid:durableId="2100714850">
    <w:abstractNumId w:val="0"/>
  </w:num>
  <w:num w:numId="10" w16cid:durableId="1837569452">
    <w:abstractNumId w:val="16"/>
  </w:num>
  <w:num w:numId="11" w16cid:durableId="582880305">
    <w:abstractNumId w:val="6"/>
  </w:num>
  <w:num w:numId="12" w16cid:durableId="1282952501">
    <w:abstractNumId w:val="25"/>
  </w:num>
  <w:num w:numId="13" w16cid:durableId="170606771">
    <w:abstractNumId w:val="24"/>
  </w:num>
  <w:num w:numId="14" w16cid:durableId="1501700985">
    <w:abstractNumId w:val="1"/>
  </w:num>
  <w:num w:numId="15" w16cid:durableId="1519083294">
    <w:abstractNumId w:val="9"/>
  </w:num>
  <w:num w:numId="16" w16cid:durableId="1013906">
    <w:abstractNumId w:val="10"/>
  </w:num>
  <w:num w:numId="17" w16cid:durableId="1873955739">
    <w:abstractNumId w:val="27"/>
  </w:num>
  <w:num w:numId="18" w16cid:durableId="510529545">
    <w:abstractNumId w:val="18"/>
  </w:num>
  <w:num w:numId="19" w16cid:durableId="1760371219">
    <w:abstractNumId w:val="26"/>
  </w:num>
  <w:num w:numId="20" w16cid:durableId="2082176210">
    <w:abstractNumId w:val="14"/>
  </w:num>
  <w:num w:numId="21" w16cid:durableId="2141995737">
    <w:abstractNumId w:val="15"/>
  </w:num>
  <w:num w:numId="22" w16cid:durableId="1326082403">
    <w:abstractNumId w:val="20"/>
  </w:num>
  <w:num w:numId="23" w16cid:durableId="55129230">
    <w:abstractNumId w:val="19"/>
  </w:num>
  <w:num w:numId="24" w16cid:durableId="104732725">
    <w:abstractNumId w:val="23"/>
  </w:num>
  <w:num w:numId="25" w16cid:durableId="1700010868">
    <w:abstractNumId w:val="21"/>
  </w:num>
  <w:num w:numId="26" w16cid:durableId="1737776701">
    <w:abstractNumId w:val="3"/>
  </w:num>
  <w:num w:numId="27" w16cid:durableId="1925912604">
    <w:abstractNumId w:val="5"/>
  </w:num>
  <w:num w:numId="28" w16cid:durableId="58331178">
    <w:abstractNumId w:val="22"/>
  </w:num>
  <w:num w:numId="29" w16cid:durableId="144330268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7F56"/>
    <w:rsid w:val="0005010A"/>
    <w:rsid w:val="00052FB7"/>
    <w:rsid w:val="00055510"/>
    <w:rsid w:val="00062C0E"/>
    <w:rsid w:val="00077BFD"/>
    <w:rsid w:val="00081271"/>
    <w:rsid w:val="00092842"/>
    <w:rsid w:val="000A1ED9"/>
    <w:rsid w:val="000B2DC9"/>
    <w:rsid w:val="000D594B"/>
    <w:rsid w:val="000E506D"/>
    <w:rsid w:val="00113F7E"/>
    <w:rsid w:val="001341B0"/>
    <w:rsid w:val="00175E30"/>
    <w:rsid w:val="001773EB"/>
    <w:rsid w:val="00181E43"/>
    <w:rsid w:val="00194B44"/>
    <w:rsid w:val="00197C28"/>
    <w:rsid w:val="001B1E68"/>
    <w:rsid w:val="001E677C"/>
    <w:rsid w:val="002232EE"/>
    <w:rsid w:val="00234E83"/>
    <w:rsid w:val="00240CCD"/>
    <w:rsid w:val="0026754C"/>
    <w:rsid w:val="00281752"/>
    <w:rsid w:val="00283C4B"/>
    <w:rsid w:val="0028724E"/>
    <w:rsid w:val="002A765E"/>
    <w:rsid w:val="002C6E7E"/>
    <w:rsid w:val="002F5741"/>
    <w:rsid w:val="003140EF"/>
    <w:rsid w:val="00337499"/>
    <w:rsid w:val="00370E85"/>
    <w:rsid w:val="00390AFE"/>
    <w:rsid w:val="00394ACC"/>
    <w:rsid w:val="003E07E3"/>
    <w:rsid w:val="003E464A"/>
    <w:rsid w:val="003E7CBB"/>
    <w:rsid w:val="003F39BA"/>
    <w:rsid w:val="00413203"/>
    <w:rsid w:val="00413997"/>
    <w:rsid w:val="00441ED4"/>
    <w:rsid w:val="0044202B"/>
    <w:rsid w:val="00442197"/>
    <w:rsid w:val="004504CC"/>
    <w:rsid w:val="004700C9"/>
    <w:rsid w:val="0049427D"/>
    <w:rsid w:val="004A257A"/>
    <w:rsid w:val="004A3E64"/>
    <w:rsid w:val="004A4DC6"/>
    <w:rsid w:val="004B3795"/>
    <w:rsid w:val="004B79DE"/>
    <w:rsid w:val="004D61CA"/>
    <w:rsid w:val="004F0CB1"/>
    <w:rsid w:val="004F5EFF"/>
    <w:rsid w:val="004F62A1"/>
    <w:rsid w:val="00533FDC"/>
    <w:rsid w:val="0054317B"/>
    <w:rsid w:val="005461A3"/>
    <w:rsid w:val="0055178A"/>
    <w:rsid w:val="00556884"/>
    <w:rsid w:val="00562EF9"/>
    <w:rsid w:val="00563639"/>
    <w:rsid w:val="0057123E"/>
    <w:rsid w:val="00581500"/>
    <w:rsid w:val="00581878"/>
    <w:rsid w:val="00590848"/>
    <w:rsid w:val="005B7727"/>
    <w:rsid w:val="005C0A74"/>
    <w:rsid w:val="005F4CF3"/>
    <w:rsid w:val="006150D9"/>
    <w:rsid w:val="00617BFB"/>
    <w:rsid w:val="00623ABE"/>
    <w:rsid w:val="0063483B"/>
    <w:rsid w:val="0063617B"/>
    <w:rsid w:val="006732D4"/>
    <w:rsid w:val="00681759"/>
    <w:rsid w:val="0068273B"/>
    <w:rsid w:val="00684EF4"/>
    <w:rsid w:val="00697EAF"/>
    <w:rsid w:val="00712319"/>
    <w:rsid w:val="00720D18"/>
    <w:rsid w:val="007342C4"/>
    <w:rsid w:val="00783E70"/>
    <w:rsid w:val="007A3A78"/>
    <w:rsid w:val="007A4F65"/>
    <w:rsid w:val="007B2ED7"/>
    <w:rsid w:val="007D52DB"/>
    <w:rsid w:val="008061A8"/>
    <w:rsid w:val="00810E65"/>
    <w:rsid w:val="0084065A"/>
    <w:rsid w:val="00855685"/>
    <w:rsid w:val="00865E09"/>
    <w:rsid w:val="0087550C"/>
    <w:rsid w:val="00893E89"/>
    <w:rsid w:val="008A5BBB"/>
    <w:rsid w:val="008B7CB9"/>
    <w:rsid w:val="008D33F7"/>
    <w:rsid w:val="008F5BAD"/>
    <w:rsid w:val="009026E6"/>
    <w:rsid w:val="009161D4"/>
    <w:rsid w:val="009320AC"/>
    <w:rsid w:val="00932E77"/>
    <w:rsid w:val="0094306F"/>
    <w:rsid w:val="0098499A"/>
    <w:rsid w:val="009C5836"/>
    <w:rsid w:val="009D1DAE"/>
    <w:rsid w:val="00A07BEE"/>
    <w:rsid w:val="00A24DD8"/>
    <w:rsid w:val="00A37D97"/>
    <w:rsid w:val="00A727AF"/>
    <w:rsid w:val="00A93C6A"/>
    <w:rsid w:val="00A9637E"/>
    <w:rsid w:val="00AB7BF9"/>
    <w:rsid w:val="00AC6E00"/>
    <w:rsid w:val="00AE6086"/>
    <w:rsid w:val="00AF1B02"/>
    <w:rsid w:val="00B0465B"/>
    <w:rsid w:val="00B359EA"/>
    <w:rsid w:val="00B36389"/>
    <w:rsid w:val="00B74D8A"/>
    <w:rsid w:val="00B7541C"/>
    <w:rsid w:val="00B844A6"/>
    <w:rsid w:val="00B969E8"/>
    <w:rsid w:val="00BA6514"/>
    <w:rsid w:val="00BB092E"/>
    <w:rsid w:val="00BC6522"/>
    <w:rsid w:val="00BD10BC"/>
    <w:rsid w:val="00BE10AC"/>
    <w:rsid w:val="00BE28F8"/>
    <w:rsid w:val="00BE2ECF"/>
    <w:rsid w:val="00BE48EC"/>
    <w:rsid w:val="00BE7CB7"/>
    <w:rsid w:val="00C152D1"/>
    <w:rsid w:val="00C37C79"/>
    <w:rsid w:val="00C66106"/>
    <w:rsid w:val="00C82E87"/>
    <w:rsid w:val="00C87B4A"/>
    <w:rsid w:val="00C90BBB"/>
    <w:rsid w:val="00C920FE"/>
    <w:rsid w:val="00C939F1"/>
    <w:rsid w:val="00CA3685"/>
    <w:rsid w:val="00CE4CE4"/>
    <w:rsid w:val="00CE5E6E"/>
    <w:rsid w:val="00CE6D2C"/>
    <w:rsid w:val="00CF34D4"/>
    <w:rsid w:val="00CF5D73"/>
    <w:rsid w:val="00D15A06"/>
    <w:rsid w:val="00D3715A"/>
    <w:rsid w:val="00D77FD0"/>
    <w:rsid w:val="00D811FF"/>
    <w:rsid w:val="00D84756"/>
    <w:rsid w:val="00DB78BF"/>
    <w:rsid w:val="00DC67E2"/>
    <w:rsid w:val="00DC7EF2"/>
    <w:rsid w:val="00DD563C"/>
    <w:rsid w:val="00E17EB1"/>
    <w:rsid w:val="00E2272A"/>
    <w:rsid w:val="00E23CF2"/>
    <w:rsid w:val="00E25737"/>
    <w:rsid w:val="00E306DC"/>
    <w:rsid w:val="00E47A6C"/>
    <w:rsid w:val="00E56718"/>
    <w:rsid w:val="00E6287D"/>
    <w:rsid w:val="00E91557"/>
    <w:rsid w:val="00EA5221"/>
    <w:rsid w:val="00EB3BAE"/>
    <w:rsid w:val="00EC33CC"/>
    <w:rsid w:val="00EC796C"/>
    <w:rsid w:val="00EE5687"/>
    <w:rsid w:val="00EF39BB"/>
    <w:rsid w:val="00F16A47"/>
    <w:rsid w:val="00F16EAC"/>
    <w:rsid w:val="00F33711"/>
    <w:rsid w:val="00F3397E"/>
    <w:rsid w:val="00F612A0"/>
    <w:rsid w:val="00F77049"/>
    <w:rsid w:val="00F966CB"/>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3CBF7ED8-79E9-400B-8C81-069D87C26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54317B"/>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3140EF"/>
    <w:pPr>
      <w:spacing w:before="480" w:after="240"/>
      <w:outlineLvl w:val="2"/>
    </w:pPr>
    <w:rPr>
      <w:rFonts w:eastAsia="Avenir Next LT Pro" w:cs="Avenir Next LT Pro"/>
      <w:b/>
      <w:bCs/>
      <w:caps/>
      <w:color w:val="1F59A9"/>
      <w:spacing w:val="40"/>
      <w:sz w:val="26"/>
      <w:szCs w:val="24"/>
    </w:rPr>
  </w:style>
  <w:style w:type="paragraph" w:styleId="Heading4">
    <w:name w:val="heading 4"/>
    <w:basedOn w:val="Normal"/>
    <w:next w:val="Normal"/>
    <w:link w:val="Heading4Char"/>
    <w:uiPriority w:val="9"/>
    <w:unhideWhenUsed/>
    <w:qFormat/>
    <w:rsid w:val="0054317B"/>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581878"/>
    <w:pPr>
      <w:spacing w:before="480" w:after="240"/>
      <w:outlineLvl w:val="4"/>
    </w:pPr>
    <w:rPr>
      <w:rFonts w:cs="Times New Roman (Body CS)"/>
      <w:b/>
      <w:bCs w:val="0"/>
      <w:color w:val="1F59A9"/>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54317B"/>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3140EF"/>
    <w:rPr>
      <w:rFonts w:ascii="Avenir Next LT Pro" w:eastAsia="Avenir Next LT Pro" w:hAnsi="Avenir Next LT Pro" w:cs="Avenir Next LT Pro"/>
      <w:b/>
      <w:bCs/>
      <w:caps/>
      <w:color w:val="1F59A9"/>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4317B"/>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581878"/>
    <w:rPr>
      <w:rFonts w:ascii="Avenir Next LT Pro" w:eastAsiaTheme="minorHAnsi" w:hAnsi="Avenir Next LT Pro" w:cs="Times New Roman (Body CS)"/>
      <w:b/>
      <w:color w:val="1F59A9"/>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nasmacbookpro/Library/CloudStorage/OneDrive-TheSalvationArmy/Brand%20&amp;%20Marketing%20-%20Campaigns%20and%20Communications%201/BRA%20-%20Brand/CEAS%20BRA%20Easter%20Mission/2026/01892%20MIR%20CEAS26%20Faith%20Resources/Easter%20Sunday%20In"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943AF026-B62B-4692-B05D-900D0BBFCD81}"/>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Easter Sunday In</Template>
  <TotalTime>4</TotalTime>
  <Pages>2</Pages>
  <Words>502</Words>
  <Characters>2862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3358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Anna Bramble</cp:lastModifiedBy>
  <cp:revision>8</cp:revision>
  <cp:lastPrinted>2021-09-21T17:26:00Z</cp:lastPrinted>
  <dcterms:created xsi:type="dcterms:W3CDTF">2026-07-16T17:04:00Z</dcterms:created>
  <dcterms:modified xsi:type="dcterms:W3CDTF">2026-07-21T01:55:00Z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